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E027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RAGHTON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d.ca.1452)</w:t>
      </w:r>
    </w:p>
    <w:p w14:paraId="251FDD8F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York, Tailor.</w:t>
      </w:r>
    </w:p>
    <w:p w14:paraId="528382ED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</w:p>
    <w:p w14:paraId="1A429EFC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</w:p>
    <w:p w14:paraId="08D9D7B5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Feb.1452</w:t>
      </w:r>
      <w:r>
        <w:rPr>
          <w:rFonts w:ascii="Times New Roman" w:hAnsi="Times New Roman" w:cs="Times New Roman"/>
          <w:sz w:val="24"/>
          <w:szCs w:val="24"/>
        </w:rPr>
        <w:tab/>
        <w:t>Probate of his Will.    (W.Y.R. p.135)</w:t>
      </w:r>
    </w:p>
    <w:p w14:paraId="2834EA09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</w:p>
    <w:p w14:paraId="1103265A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</w:p>
    <w:p w14:paraId="40E2FE52" w14:textId="77777777" w:rsidR="00A24632" w:rsidRDefault="00A24632" w:rsidP="00A24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22F49D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D4E45" w14:textId="77777777" w:rsidR="00A24632" w:rsidRDefault="00A24632" w:rsidP="009139A6">
      <w:r>
        <w:separator/>
      </w:r>
    </w:p>
  </w:endnote>
  <w:endnote w:type="continuationSeparator" w:id="0">
    <w:p w14:paraId="70B4650F" w14:textId="77777777" w:rsidR="00A24632" w:rsidRDefault="00A246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027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E4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60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499BA" w14:textId="77777777" w:rsidR="00A24632" w:rsidRDefault="00A24632" w:rsidP="009139A6">
      <w:r>
        <w:separator/>
      </w:r>
    </w:p>
  </w:footnote>
  <w:footnote w:type="continuationSeparator" w:id="0">
    <w:p w14:paraId="46E7B517" w14:textId="77777777" w:rsidR="00A24632" w:rsidRDefault="00A246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A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5C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3B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32"/>
    <w:rsid w:val="000666E0"/>
    <w:rsid w:val="002510B7"/>
    <w:rsid w:val="005C130B"/>
    <w:rsid w:val="00826F5C"/>
    <w:rsid w:val="009139A6"/>
    <w:rsid w:val="009448BB"/>
    <w:rsid w:val="00A2463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DF41B"/>
  <w15:chartTrackingRefBased/>
  <w15:docId w15:val="{EF52059F-2986-471F-8A27-D0F84D68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63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2021-07-02T18:04:00Z</dcterms:created>
  <dcterms:modified xsi:type="dcterms:W3CDTF">2021-07-02T18:05:00Z</dcterms:modified>
</cp:coreProperties>
</file>